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8D3D17" w:rsidRDefault="00B176F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170" w:history="1">
        <w:r w:rsidR="008D3D17" w:rsidRPr="00666EAE">
          <w:rPr>
            <w:rStyle w:val="aa"/>
          </w:rPr>
          <w:t>SNMP-TARGET-MIB</w:t>
        </w:r>
        <w:r w:rsidR="008D3D17">
          <w:rPr>
            <w:webHidden/>
          </w:rPr>
          <w:tab/>
        </w:r>
        <w:r w:rsidR="008D3D17">
          <w:rPr>
            <w:webHidden/>
          </w:rPr>
          <w:fldChar w:fldCharType="begin"/>
        </w:r>
        <w:r w:rsidR="008D3D17">
          <w:rPr>
            <w:webHidden/>
          </w:rPr>
          <w:instrText xml:space="preserve"> PAGEREF _Toc399320170 \h </w:instrText>
        </w:r>
        <w:r w:rsidR="008D3D17">
          <w:rPr>
            <w:webHidden/>
          </w:rPr>
        </w:r>
        <w:r w:rsidR="008D3D17">
          <w:rPr>
            <w:webHidden/>
          </w:rPr>
          <w:fldChar w:fldCharType="separate"/>
        </w:r>
        <w:r w:rsidR="008D3D17">
          <w:rPr>
            <w:webHidden/>
          </w:rPr>
          <w:t>2</w:t>
        </w:r>
        <w:r w:rsidR="008D3D17">
          <w:rPr>
            <w:webHidden/>
          </w:rPr>
          <w:fldChar w:fldCharType="end"/>
        </w:r>
      </w:hyperlink>
    </w:p>
    <w:p w:rsidR="008D3D17" w:rsidRDefault="008D3D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171" w:history="1">
        <w:r w:rsidRPr="00666EAE">
          <w:rPr>
            <w:rStyle w:val="aa"/>
          </w:rPr>
          <w:t>Scalar objects of snmpTargetObjects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D3D17" w:rsidRDefault="008D3D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172" w:history="1">
        <w:r w:rsidRPr="00666EAE">
          <w:rPr>
            <w:rStyle w:val="aa"/>
          </w:rPr>
          <w:t>snmpTargetAddrTable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D3D17" w:rsidRDefault="008D3D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173" w:history="1">
        <w:r w:rsidRPr="00666EAE">
          <w:rPr>
            <w:rStyle w:val="aa"/>
          </w:rPr>
          <w:t>snmpTargetParamsTable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B176F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D3D17" w:rsidRPr="008B1D73" w:rsidRDefault="008D3D17" w:rsidP="008D3D17">
      <w:pPr>
        <w:pStyle w:val="1"/>
        <w:tabs>
          <w:tab w:val="num" w:pos="432"/>
        </w:tabs>
        <w:ind w:left="432" w:hanging="432"/>
        <w:jc w:val="both"/>
      </w:pPr>
      <w:bookmarkStart w:id="0" w:name="_Toc397420712"/>
      <w:bookmarkStart w:id="1" w:name="_Toc399320170"/>
      <w:r w:rsidRPr="008B1D73">
        <w:lastRenderedPageBreak/>
        <w:t>SNMP-TARGET-MIB</w:t>
      </w:r>
      <w:bookmarkEnd w:id="0"/>
      <w:bookmarkEnd w:id="1"/>
    </w:p>
    <w:p w:rsidR="008D3D17" w:rsidRPr="008D3D17" w:rsidRDefault="008D3D17" w:rsidP="008D3D17">
      <w:proofErr w:type="spellStart"/>
      <w:proofErr w:type="gramStart"/>
      <w:r w:rsidRPr="008D3D17">
        <w:t>snmpTargetAddrTable</w:t>
      </w:r>
      <w:proofErr w:type="spellEnd"/>
      <w:proofErr w:type="gramEnd"/>
      <w:r w:rsidRPr="008D3D17">
        <w:t xml:space="preserve"> and </w:t>
      </w:r>
      <w:proofErr w:type="spellStart"/>
      <w:r w:rsidRPr="008D3D17">
        <w:t>snmpTargetParamsTable</w:t>
      </w:r>
      <w:proofErr w:type="spellEnd"/>
      <w:r w:rsidRPr="008D3D17">
        <w:t xml:space="preserve"> combined are used to create a valid target host row in device. The command line corresponding to this entry can be displayed as “</w:t>
      </w:r>
      <w:proofErr w:type="spellStart"/>
      <w:r w:rsidRPr="008D3D17">
        <w:t>snmp</w:t>
      </w:r>
      <w:proofErr w:type="spellEnd"/>
      <w:r w:rsidRPr="008D3D17">
        <w:t xml:space="preserve">-agent target-host trap address </w:t>
      </w:r>
      <w:proofErr w:type="spellStart"/>
      <w:r w:rsidRPr="008D3D17">
        <w:t>udp</w:t>
      </w:r>
      <w:proofErr w:type="spellEnd"/>
      <w:r w:rsidRPr="008D3D17">
        <w:t>-domain …</w:t>
      </w:r>
      <w:proofErr w:type="gramStart"/>
      <w:r w:rsidRPr="008D3D17">
        <w:t>”.</w:t>
      </w:r>
      <w:proofErr w:type="gramEnd"/>
      <w:r w:rsidRPr="008D3D17">
        <w:t xml:space="preserve"> There are some rules need conformed with.</w:t>
      </w:r>
    </w:p>
    <w:p w:rsidR="008D3D17" w:rsidRPr="008D3D17" w:rsidRDefault="008D3D17" w:rsidP="008D3D17">
      <w:r w:rsidRPr="008D3D17">
        <w:t xml:space="preserve">For a valid target host entry which is made up of one entry in </w:t>
      </w:r>
      <w:proofErr w:type="spellStart"/>
      <w:r w:rsidRPr="008D3D17">
        <w:t>snmpTargetAddrTable</w:t>
      </w:r>
      <w:proofErr w:type="spellEnd"/>
      <w:r w:rsidRPr="008D3D17">
        <w:t xml:space="preserve"> and another entry in </w:t>
      </w:r>
      <w:proofErr w:type="spellStart"/>
      <w:r w:rsidRPr="008D3D17">
        <w:t>snmpTargetParamsTable</w:t>
      </w:r>
      <w:proofErr w:type="spellEnd"/>
      <w:r w:rsidRPr="008D3D17">
        <w:t>:</w:t>
      </w:r>
    </w:p>
    <w:p w:rsidR="008D3D17" w:rsidRPr="008D3D17" w:rsidRDefault="008D3D17" w:rsidP="008D3D17">
      <w:r w:rsidRPr="008D3D17">
        <w:t xml:space="preserve">The value of </w:t>
      </w:r>
      <w:proofErr w:type="spellStart"/>
      <w:r w:rsidRPr="008D3D17">
        <w:t>snmpTargetAddrName</w:t>
      </w:r>
      <w:proofErr w:type="spellEnd"/>
      <w:r w:rsidRPr="008D3D17">
        <w:t xml:space="preserve"> is the same as the value of </w:t>
      </w:r>
      <w:proofErr w:type="spellStart"/>
      <w:r w:rsidRPr="008D3D17">
        <w:t>snmpTargetAddrParams</w:t>
      </w:r>
      <w:proofErr w:type="spellEnd"/>
      <w:r w:rsidRPr="008D3D17">
        <w:t>.</w:t>
      </w:r>
    </w:p>
    <w:p w:rsidR="008D3D17" w:rsidRPr="008D3D17" w:rsidRDefault="008D3D17" w:rsidP="008D3D17">
      <w:pPr>
        <w:pStyle w:val="ItemList"/>
      </w:pPr>
      <w:r w:rsidRPr="008D3D17">
        <w:t xml:space="preserve">The value of </w:t>
      </w:r>
      <w:proofErr w:type="spellStart"/>
      <w:r w:rsidRPr="008D3D17">
        <w:t>snmpTargetAddrParams</w:t>
      </w:r>
      <w:proofErr w:type="spellEnd"/>
      <w:r w:rsidRPr="008D3D17">
        <w:t xml:space="preserve"> is the same as the value of </w:t>
      </w:r>
      <w:proofErr w:type="spellStart"/>
      <w:r w:rsidRPr="008D3D17">
        <w:t>snmpTargetParamsName</w:t>
      </w:r>
      <w:proofErr w:type="spellEnd"/>
      <w:r w:rsidRPr="008D3D17">
        <w:t>.</w:t>
      </w:r>
    </w:p>
    <w:p w:rsidR="008D3D17" w:rsidRPr="008D3D17" w:rsidRDefault="008D3D17" w:rsidP="008D3D17">
      <w:pPr>
        <w:pStyle w:val="ItemList"/>
      </w:pPr>
      <w:r w:rsidRPr="008D3D17">
        <w:t xml:space="preserve">The value format of </w:t>
      </w:r>
      <w:proofErr w:type="spellStart"/>
      <w:r w:rsidRPr="008D3D17">
        <w:t>snmpTargetAddrName</w:t>
      </w:r>
      <w:proofErr w:type="spellEnd"/>
      <w:r w:rsidRPr="008D3D17">
        <w:t xml:space="preserve"> is something like “</w:t>
      </w:r>
      <w:proofErr w:type="spellStart"/>
      <w:r w:rsidRPr="008D3D17">
        <w:t>traphost</w:t>
      </w:r>
      <w:proofErr w:type="spellEnd"/>
      <w:r w:rsidRPr="008D3D17">
        <w:t xml:space="preserve">.” + </w:t>
      </w:r>
      <w:proofErr w:type="spellStart"/>
      <w:proofErr w:type="gramStart"/>
      <w:r w:rsidRPr="008D3D17">
        <w:t>snmpTargetParamsSecurityName</w:t>
      </w:r>
      <w:proofErr w:type="spellEnd"/>
      <w:proofErr w:type="gramEnd"/>
      <w:r w:rsidRPr="008D3D17">
        <w:t xml:space="preserve"> + </w:t>
      </w:r>
      <w:proofErr w:type="spellStart"/>
      <w:r w:rsidRPr="008D3D17">
        <w:t>IpAddress</w:t>
      </w:r>
      <w:proofErr w:type="spellEnd"/>
      <w:r w:rsidRPr="008D3D17">
        <w:t xml:space="preserve">+ VPN Instance name. The </w:t>
      </w:r>
      <w:proofErr w:type="spellStart"/>
      <w:r w:rsidRPr="008D3D17">
        <w:t>IpAddress</w:t>
      </w:r>
      <w:proofErr w:type="spellEnd"/>
      <w:r w:rsidRPr="008D3D17">
        <w:t xml:space="preserve"> is the </w:t>
      </w:r>
      <w:proofErr w:type="spellStart"/>
      <w:r w:rsidRPr="008D3D17">
        <w:t>ip</w:t>
      </w:r>
      <w:proofErr w:type="spellEnd"/>
      <w:r w:rsidRPr="008D3D17">
        <w:t xml:space="preserve"> address part of </w:t>
      </w:r>
      <w:proofErr w:type="spellStart"/>
      <w:r w:rsidRPr="008D3D17">
        <w:t>snmpTargetAddrTAddress</w:t>
      </w:r>
      <w:proofErr w:type="spellEnd"/>
      <w:r w:rsidRPr="008D3D17">
        <w:t>. If not support VPN</w:t>
      </w:r>
      <w:r w:rsidRPr="008D3D17">
        <w:t>，</w:t>
      </w:r>
      <w:r w:rsidRPr="008D3D17">
        <w:t>VPN Instance name does not need to be configured.</w:t>
      </w:r>
    </w:p>
    <w:p w:rsidR="008D3D17" w:rsidRPr="008D3D17" w:rsidRDefault="008D3D17" w:rsidP="008D3D17">
      <w:pPr>
        <w:pStyle w:val="ItemList"/>
      </w:pPr>
      <w:r w:rsidRPr="008D3D17">
        <w:t xml:space="preserve">The value of </w:t>
      </w:r>
      <w:proofErr w:type="spellStart"/>
      <w:r w:rsidRPr="008D3D17">
        <w:t>snmpTargetAddrTagList</w:t>
      </w:r>
      <w:proofErr w:type="spellEnd"/>
      <w:r w:rsidRPr="008D3D17">
        <w:t xml:space="preserve"> must be </w:t>
      </w:r>
      <w:proofErr w:type="spellStart"/>
      <w:r w:rsidRPr="008D3D17">
        <w:t>octect</w:t>
      </w:r>
      <w:proofErr w:type="spellEnd"/>
      <w:r w:rsidRPr="008D3D17">
        <w:t xml:space="preserve"> string “</w:t>
      </w:r>
      <w:proofErr w:type="spellStart"/>
      <w:r w:rsidRPr="008D3D17">
        <w:t>TrapHost</w:t>
      </w:r>
      <w:proofErr w:type="spellEnd"/>
      <w:r w:rsidRPr="008D3D17">
        <w:t>”.</w:t>
      </w:r>
    </w:p>
    <w:p w:rsidR="008D3D17" w:rsidRPr="008D3D17" w:rsidRDefault="008D3D17" w:rsidP="008D3D17">
      <w:pPr>
        <w:pStyle w:val="ItemList"/>
      </w:pPr>
      <w:r w:rsidRPr="008D3D17">
        <w:t xml:space="preserve">For IPV4, the value of </w:t>
      </w:r>
      <w:proofErr w:type="spellStart"/>
      <w:r w:rsidRPr="008D3D17">
        <w:t>snmpTargetAddrTDomain</w:t>
      </w:r>
      <w:proofErr w:type="spellEnd"/>
      <w:r w:rsidRPr="008D3D17">
        <w:t xml:space="preserve"> must be </w:t>
      </w:r>
      <w:proofErr w:type="spellStart"/>
      <w:r w:rsidRPr="008D3D17">
        <w:t>snmpUDPDomain</w:t>
      </w:r>
      <w:proofErr w:type="spellEnd"/>
      <w:r w:rsidRPr="008D3D17">
        <w:t xml:space="preserve">. </w:t>
      </w:r>
    </w:p>
    <w:p w:rsidR="008D3D17" w:rsidRPr="008D3D17" w:rsidRDefault="008D3D17" w:rsidP="008D3D17">
      <w:pPr>
        <w:pStyle w:val="ItemList"/>
      </w:pPr>
      <w:r w:rsidRPr="008D3D17">
        <w:t xml:space="preserve">The value of </w:t>
      </w:r>
      <w:proofErr w:type="spellStart"/>
      <w:r w:rsidRPr="008D3D17">
        <w:t>snmpTargetAddrStorageType</w:t>
      </w:r>
      <w:proofErr w:type="spellEnd"/>
      <w:r w:rsidRPr="008D3D17">
        <w:t xml:space="preserve"> should be </w:t>
      </w:r>
      <w:proofErr w:type="spellStart"/>
      <w:r w:rsidRPr="008D3D17">
        <w:t>nonVolatile</w:t>
      </w:r>
      <w:proofErr w:type="spellEnd"/>
      <w:r w:rsidRPr="008D3D17">
        <w:t>.</w:t>
      </w:r>
    </w:p>
    <w:p w:rsidR="008D3D17" w:rsidRPr="008D3D17" w:rsidRDefault="008D3D17" w:rsidP="008D3D17">
      <w:pPr>
        <w:pStyle w:val="ItemList"/>
      </w:pPr>
      <w:r w:rsidRPr="008D3D17">
        <w:t xml:space="preserve">The length of </w:t>
      </w:r>
      <w:proofErr w:type="spellStart"/>
      <w:r w:rsidRPr="008D3D17">
        <w:t>snmpTargetParamsSecurityName</w:t>
      </w:r>
      <w:proofErr w:type="spellEnd"/>
      <w:r w:rsidRPr="008D3D17">
        <w:t xml:space="preserve"> in </w:t>
      </w:r>
      <w:proofErr w:type="spellStart"/>
      <w:r w:rsidRPr="008D3D17">
        <w:t>snmpTargetAddrParams</w:t>
      </w:r>
      <w:proofErr w:type="spellEnd"/>
      <w:r w:rsidRPr="008D3D17">
        <w:t xml:space="preserve"> restricted in 1 to 32 octets.</w:t>
      </w:r>
    </w:p>
    <w:p w:rsidR="008D3D17" w:rsidRPr="008D3D17" w:rsidRDefault="008D3D17" w:rsidP="008D3D17">
      <w:pPr>
        <w:pStyle w:val="ItemList"/>
      </w:pPr>
      <w:r w:rsidRPr="008D3D17">
        <w:t xml:space="preserve">The length of VPN Instance name in </w:t>
      </w:r>
      <w:proofErr w:type="spellStart"/>
      <w:r w:rsidRPr="008D3D17">
        <w:t>snmpTargetAddrParams</w:t>
      </w:r>
      <w:proofErr w:type="spellEnd"/>
      <w:r w:rsidRPr="008D3D17">
        <w:t xml:space="preserve"> restricted in 1 to 31 octets.</w:t>
      </w:r>
    </w:p>
    <w:p w:rsidR="008D3D17" w:rsidRPr="009540D9" w:rsidRDefault="008D3D17" w:rsidP="008D3D17">
      <w:pPr>
        <w:pStyle w:val="21"/>
        <w:spacing w:before="156" w:after="156"/>
        <w:ind w:leftChars="0" w:left="420" w:firstLineChars="0" w:firstLine="0"/>
        <w:rPr>
          <w:rFonts w:ascii="Helvetica" w:hAnsi="Helvetica" w:cs="Helvetica"/>
        </w:rPr>
      </w:pPr>
    </w:p>
    <w:p w:rsidR="008D3D17" w:rsidRDefault="008D3D17" w:rsidP="008D3D1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13"/>
      <w:bookmarkStart w:id="3" w:name="_Toc399320171"/>
      <w:r w:rsidRPr="009540D9">
        <w:t xml:space="preserve">Scalar objects of </w:t>
      </w:r>
      <w:proofErr w:type="spellStart"/>
      <w:r w:rsidRPr="009540D9">
        <w:t>snmpTargetObjects</w:t>
      </w:r>
      <w:proofErr w:type="spellEnd"/>
      <w:r w:rsidRPr="009540D9">
        <w:t xml:space="preserve"> group</w:t>
      </w:r>
      <w:bookmarkEnd w:id="2"/>
      <w:bookmarkEnd w:id="3"/>
    </w:p>
    <w:p w:rsidR="008D3D17" w:rsidRPr="009540D9" w:rsidRDefault="008D3D17" w:rsidP="008D3D17">
      <w:r>
        <w:t>OID of this table is: 1.3.6.1.6.3.12.1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D3D1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D3D1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snmpTargetSpinLock</w:t>
            </w:r>
            <w:proofErr w:type="spellEnd"/>
            <w:r>
              <w:rPr>
                <w:rFonts w:ascii="Helvetica" w:hAnsi="Helvetica" w:cs="Helvetica"/>
              </w:rPr>
              <w:t xml:space="preserve"> (1.3.6.1.6.3.12.1.1)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snmpUnavailableContexts</w:t>
            </w:r>
            <w:proofErr w:type="spellEnd"/>
            <w:r>
              <w:rPr>
                <w:rFonts w:ascii="Helvetica" w:hAnsi="Helvetica" w:cs="Helvetica"/>
              </w:rPr>
              <w:t xml:space="preserve"> (1.3.6.1.6.3.12.1.4)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snmpUnknownContexts</w:t>
            </w:r>
            <w:proofErr w:type="spellEnd"/>
            <w:r>
              <w:rPr>
                <w:rFonts w:ascii="Helvetica" w:hAnsi="Helvetica" w:cs="Helvetica"/>
              </w:rPr>
              <w:t xml:space="preserve"> (1.3.6.1.6.3.12.1.5)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D3D17" w:rsidRPr="009540D9" w:rsidRDefault="008D3D17" w:rsidP="008D3D17">
      <w:pPr>
        <w:spacing w:before="156" w:after="156"/>
        <w:ind w:left="420"/>
        <w:rPr>
          <w:rFonts w:ascii="Helvetica" w:hAnsi="Helvetica" w:cs="Helvetica"/>
        </w:rPr>
      </w:pPr>
    </w:p>
    <w:p w:rsidR="008D3D17" w:rsidRPr="008B1D73" w:rsidRDefault="008D3D17" w:rsidP="008D3D1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714"/>
      <w:bookmarkStart w:id="5" w:name="_Toc399320172"/>
      <w:proofErr w:type="spellStart"/>
      <w:proofErr w:type="gramStart"/>
      <w:r w:rsidRPr="008B1D73">
        <w:t>snmpTargetAddrTable</w:t>
      </w:r>
      <w:bookmarkEnd w:id="4"/>
      <w:bookmarkEnd w:id="5"/>
      <w:proofErr w:type="spellEnd"/>
      <w:proofErr w:type="gramEnd"/>
    </w:p>
    <w:p w:rsidR="008D3D17" w:rsidRPr="009540D9" w:rsidRDefault="008D3D17" w:rsidP="008D3D17">
      <w:r>
        <w:t>OID of this table is: 1.3.6.1.6.3.12.1.2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D3D1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D3D1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snmpTargetAddrName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length of </w:t>
            </w:r>
            <w:proofErr w:type="spellStart"/>
            <w:r w:rsidRPr="009540D9">
              <w:rPr>
                <w:rFonts w:ascii="Helvetica" w:hAnsi="Helvetica" w:cs="Helvetica"/>
              </w:rPr>
              <w:t>snmpTargetAddrName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is from 1 to 255. The ASCII value of the characters of this object should be from 33 to 126 except 63(‘?’).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lastRenderedPageBreak/>
              <w:t>snmpTargetAddrTDomain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(1.3.6.1.6.3.12.1.2.1.2)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This object should be </w:t>
            </w:r>
            <w:proofErr w:type="spellStart"/>
            <w:r w:rsidRPr="009540D9">
              <w:rPr>
                <w:rFonts w:ascii="Helvetica" w:hAnsi="Helvetica" w:cs="Helvetica"/>
              </w:rPr>
              <w:t>snmpUDPDomain</w:t>
            </w:r>
            <w:proofErr w:type="spellEnd"/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snmpTargetAddrTAddress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(1.3.6.1.6.3.12.1.2.1.3)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</w:t>
            </w:r>
            <w:proofErr w:type="spellStart"/>
            <w:r w:rsidRPr="009540D9">
              <w:rPr>
                <w:rFonts w:ascii="Helvetica" w:hAnsi="Helvetica" w:cs="Helvetica"/>
              </w:rPr>
              <w:t>IpAddress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should be  the </w:t>
            </w:r>
            <w:proofErr w:type="spellStart"/>
            <w:r w:rsidRPr="009540D9">
              <w:rPr>
                <w:rFonts w:ascii="Helvetica" w:hAnsi="Helvetica" w:cs="Helvetica"/>
              </w:rPr>
              <w:t>ip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address part of </w:t>
            </w:r>
            <w:proofErr w:type="spellStart"/>
            <w:r w:rsidRPr="009540D9">
              <w:rPr>
                <w:rFonts w:ascii="Helvetica" w:hAnsi="Helvetica" w:cs="Helvetica"/>
              </w:rPr>
              <w:t>snmpTargetAddrTAddress</w:t>
            </w:r>
            <w:proofErr w:type="spellEnd"/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snmpTargetAddrTimeout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(1.3.6.1.6.3.12.1.2.1.4)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snmpTargetAddrRetryCount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(1.3.6.1.6.3.12.1.2.1.5)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snmpTargetAddrTagList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(1.3.6.1.6.3.12.1.2.1.6)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63(‘?’). The target host is valid only when the value of this object is “</w:t>
            </w:r>
            <w:proofErr w:type="spellStart"/>
            <w:r w:rsidRPr="009540D9">
              <w:rPr>
                <w:rFonts w:ascii="Helvetica" w:hAnsi="Helvetica" w:cs="Helvetica"/>
              </w:rPr>
              <w:t>TrapHost</w:t>
            </w:r>
            <w:proofErr w:type="spellEnd"/>
            <w:r w:rsidRPr="009540D9">
              <w:rPr>
                <w:rFonts w:ascii="Helvetica" w:hAnsi="Helvetica" w:cs="Helvetica"/>
              </w:rPr>
              <w:t>”</w:t>
            </w:r>
            <w:r>
              <w:rPr>
                <w:rFonts w:ascii="Helvetica" w:hAnsi="Helvetica" w:cs="Helvetica" w:hint="eastAsia"/>
              </w:rPr>
              <w:t xml:space="preserve"> or </w:t>
            </w:r>
            <w:r>
              <w:rPr>
                <w:rFonts w:ascii="Helvetica" w:hAnsi="Helvetica" w:cs="Helvetica"/>
              </w:rPr>
              <w:t>“</w:t>
            </w:r>
            <w:proofErr w:type="spellStart"/>
            <w:r>
              <w:rPr>
                <w:rFonts w:ascii="Helvetica" w:hAnsi="Helvetica" w:cs="Helvetica" w:hint="eastAsia"/>
              </w:rPr>
              <w:t>InformHost</w:t>
            </w:r>
            <w:proofErr w:type="spellEnd"/>
            <w:r>
              <w:rPr>
                <w:rFonts w:ascii="Helvetica" w:hAnsi="Helvetica" w:cs="Helvetica"/>
              </w:rPr>
              <w:t>”</w:t>
            </w:r>
            <w:r w:rsidRPr="009540D9">
              <w:rPr>
                <w:rFonts w:ascii="Helvetica" w:hAnsi="Helvetica" w:cs="Helvetica"/>
              </w:rPr>
              <w:t>,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snmpTargetAddrParams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(1.3.6.1.6.3.12.1.2.1.7)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length of </w:t>
            </w:r>
            <w:proofErr w:type="spellStart"/>
            <w:r w:rsidRPr="009540D9">
              <w:rPr>
                <w:rFonts w:ascii="Helvetica" w:hAnsi="Helvetica" w:cs="Helvetica"/>
              </w:rPr>
              <w:t>snmpTargetAddrParams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is from 1 to 255. The ASCII value of the characters of this object should be from 33 to 126 except 63(‘?’).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(1.3.6.1.6.3.12.1.2.1.8)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conceptual row can be created, modified and deleted. It can be modified to other values, but only ‘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’ is valid.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snmpTargetAddrRowStatus</w:t>
            </w:r>
            <w:proofErr w:type="spellEnd"/>
            <w:r>
              <w:rPr>
                <w:rFonts w:ascii="Helvetica" w:hAnsi="Helvetica" w:cs="Helvetica"/>
              </w:rPr>
              <w:t xml:space="preserve"> (1.3.6.1.6.3.12.1.2.1.9)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D3D17" w:rsidRPr="009540D9" w:rsidRDefault="008D3D17" w:rsidP="008D3D17">
      <w:pPr>
        <w:spacing w:before="156" w:after="156"/>
        <w:ind w:left="420"/>
        <w:rPr>
          <w:rFonts w:ascii="Helvetica" w:hAnsi="Helvetica" w:cs="Helvetica"/>
        </w:rPr>
      </w:pPr>
    </w:p>
    <w:p w:rsidR="008D3D17" w:rsidRPr="008B1D73" w:rsidRDefault="008D3D17" w:rsidP="008D3D1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715"/>
      <w:bookmarkStart w:id="7" w:name="_Toc399320173"/>
      <w:proofErr w:type="spellStart"/>
      <w:proofErr w:type="gramStart"/>
      <w:r w:rsidRPr="008B1D73">
        <w:t>snmpTargetParamsTable</w:t>
      </w:r>
      <w:bookmarkEnd w:id="6"/>
      <w:bookmarkEnd w:id="7"/>
      <w:proofErr w:type="spellEnd"/>
      <w:proofErr w:type="gramEnd"/>
    </w:p>
    <w:p w:rsidR="008D3D17" w:rsidRPr="009540D9" w:rsidRDefault="008D3D17" w:rsidP="008D3D17">
      <w:r>
        <w:t>OID of this table is: 1.3.6.1.6.3.12.1.3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D3D1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D3D1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snmpTargetParamsName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length of </w:t>
            </w:r>
            <w:proofErr w:type="spellStart"/>
            <w:r w:rsidRPr="009540D9">
              <w:rPr>
                <w:rFonts w:ascii="Helvetica" w:hAnsi="Helvetica" w:cs="Helvetica"/>
              </w:rPr>
              <w:t>snmpTargetParamsName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is from 1 to 255. The ASCII value of the characters of this object should be from 33 to 126 except 63(‘?’).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snmpTargetParamsMPModel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(1.3.6.1.6.3.12.1.3.1.2)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snmpTargetParamsSecurityModel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(1.3.6.1.6.3.12.1.3.1.3)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snmpTargetParamsSecurityName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(1.3.6.1.6.3.12.1.3.1.4)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snmpTargetParamsSecurityLevel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(1.3.6.1.6.3.12.1.3.1.5)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(1.3.6.1.6.3.12.1.3.1.6)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conceptual row can be created, modified and deleted. It can be modified to other values, but only ‘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’ is valid.</w:t>
            </w:r>
          </w:p>
        </w:tc>
      </w:tr>
      <w:tr w:rsidR="008D3D17" w:rsidRPr="009540D9" w:rsidTr="0091260D">
        <w:tc>
          <w:tcPr>
            <w:tcW w:w="3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snmpTargetParamsRowStatus</w:t>
            </w:r>
            <w:proofErr w:type="spellEnd"/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(1.3.6.1.6.3.12.1.3.1.7) </w:t>
            </w:r>
          </w:p>
        </w:tc>
        <w:tc>
          <w:tcPr>
            <w:tcW w:w="144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D3D17" w:rsidRPr="009540D9" w:rsidRDefault="008D3D1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D3D17" w:rsidRPr="008D3D17" w:rsidRDefault="008D3D17" w:rsidP="008D3D17">
      <w:r w:rsidRPr="008D3D17">
        <w:lastRenderedPageBreak/>
        <w:t>(1)The following is an example:</w:t>
      </w:r>
    </w:p>
    <w:p w:rsidR="008D3D17" w:rsidRPr="008D3D17" w:rsidRDefault="008D3D17" w:rsidP="008D3D17">
      <w:r w:rsidRPr="008D3D17">
        <w:t>***** SNMP QUERY STARTED *****</w:t>
      </w:r>
    </w:p>
    <w:p w:rsidR="008D3D17" w:rsidRPr="008D3D17" w:rsidRDefault="008D3D17" w:rsidP="008D3D17">
      <w:r w:rsidRPr="008D3D17">
        <w:t>1: snmpTargetSpinLock.0 (integer) 13736</w:t>
      </w:r>
    </w:p>
    <w:p w:rsidR="008D3D17" w:rsidRPr="008D3D17" w:rsidRDefault="008D3D17" w:rsidP="008D3D17">
      <w:r w:rsidRPr="008D3D17">
        <w:t xml:space="preserve">2: [Loaded: SNMPv2-TM] snmpTargetAddrTDomain.116.114.97.112.104.111.115.116.46.103.108.46.49.54.57.46.50.53.52.46.55.54.46.55.54 (object identifier) </w:t>
      </w:r>
      <w:proofErr w:type="spellStart"/>
      <w:r w:rsidRPr="008D3D17">
        <w:t>snmpUDPDomain</w:t>
      </w:r>
      <w:proofErr w:type="spellEnd"/>
    </w:p>
    <w:p w:rsidR="008D3D17" w:rsidRPr="008D3D17" w:rsidRDefault="008D3D17" w:rsidP="008D3D17">
      <w:r w:rsidRPr="008D3D17">
        <w:t>3: snmpTargetAddrTAddress.116.114.97.112.104.111.115.116.46.103.108.46.49.54.57.46.50.53.52.46.55.54.46.55.54 (octet string) A9.FE.4C.4C.00.A2 (hex)</w:t>
      </w:r>
    </w:p>
    <w:p w:rsidR="008D3D17" w:rsidRPr="008D3D17" w:rsidRDefault="008D3D17" w:rsidP="008D3D17">
      <w:r w:rsidRPr="008D3D17">
        <w:t>4: snmpTargetAddrTimeout.116.114.97.112.104.111.115.116.46.103.108.46.49.54.57.46.50.53.52.46.55.54.46.55.54 (integer) 1500</w:t>
      </w:r>
    </w:p>
    <w:p w:rsidR="008D3D17" w:rsidRPr="008D3D17" w:rsidRDefault="008D3D17" w:rsidP="008D3D17">
      <w:r w:rsidRPr="008D3D17">
        <w:t>5: snmpTargetAddrRetryCount.116.114.97.112.104.111.115.116.46.103.108.46.49.54.57.46.50.53.52.46.55.54.46.55.54 (integer) 3</w:t>
      </w:r>
    </w:p>
    <w:p w:rsidR="008D3D17" w:rsidRPr="008D3D17" w:rsidRDefault="008D3D17" w:rsidP="008D3D17">
      <w:r w:rsidRPr="008D3D17">
        <w:t xml:space="preserve">6: snmpTargetAddrTagList.116.114.97.112.104.111.115.116.46.103.108.46.49.54.57.46.50.53.52.46.55.54.46.55.54 (octet string) </w:t>
      </w:r>
      <w:proofErr w:type="spellStart"/>
      <w:r w:rsidRPr="008D3D17">
        <w:t>TrapHost</w:t>
      </w:r>
      <w:proofErr w:type="spellEnd"/>
      <w:r w:rsidRPr="008D3D17">
        <w:t xml:space="preserve"> [54.72.61.70.48.6F.73.74 (hex)]</w:t>
      </w:r>
    </w:p>
    <w:p w:rsidR="008D3D17" w:rsidRPr="008D3D17" w:rsidRDefault="008D3D17" w:rsidP="008D3D17">
      <w:r w:rsidRPr="008D3D17">
        <w:t>7: snmpTargetAddrParams.116.114.97.112.104.111.115.116.46.103.108.46.49.54.57.46.50.53.52.46.55.54.46.55.54 (octet string) traphost.gl.169.254.76.76 [74.72.61.70.68.6F.73.74.2E.67.6C.2E.31.36.39.2E.32.35.34.2E.37.36.2E.37.36 (hex)]</w:t>
      </w:r>
    </w:p>
    <w:p w:rsidR="008D3D17" w:rsidRPr="008D3D17" w:rsidRDefault="008D3D17" w:rsidP="008D3D17">
      <w:r w:rsidRPr="008D3D17">
        <w:t xml:space="preserve">8: snmpTargetAddrStorageType.116.114.97.112.104.111.115.116.46.103.108.46.49.54.57.46.50.53.52.46.55.54.46.55.54 (integer) </w:t>
      </w:r>
      <w:proofErr w:type="spellStart"/>
      <w:proofErr w:type="gramStart"/>
      <w:r w:rsidRPr="008D3D17">
        <w:t>nonVolatile</w:t>
      </w:r>
      <w:proofErr w:type="spellEnd"/>
      <w:r w:rsidRPr="008D3D17">
        <w:t>(</w:t>
      </w:r>
      <w:proofErr w:type="gramEnd"/>
      <w:r w:rsidRPr="008D3D17">
        <w:t>3)</w:t>
      </w:r>
    </w:p>
    <w:p w:rsidR="008D3D17" w:rsidRPr="008D3D17" w:rsidRDefault="008D3D17" w:rsidP="008D3D17">
      <w:r w:rsidRPr="008D3D17">
        <w:t xml:space="preserve">9: snmpTargetAddrRowStatus.116.114.97.112.104.111.115.116.46.103.108.46.49.54.57.46.50.53.52.46.55.54.46.55.54 (integer) </w:t>
      </w:r>
      <w:proofErr w:type="gramStart"/>
      <w:r w:rsidRPr="008D3D17">
        <w:t>active(</w:t>
      </w:r>
      <w:proofErr w:type="gramEnd"/>
      <w:r w:rsidRPr="008D3D17">
        <w:t>1)</w:t>
      </w:r>
    </w:p>
    <w:p w:rsidR="008D3D17" w:rsidRPr="008D3D17" w:rsidRDefault="008D3D17" w:rsidP="008D3D17">
      <w:r w:rsidRPr="008D3D17">
        <w:t>10: snmpTargetParamsMPModel.116.114.97.112.104.111.115.116.46.103.108.46.49.54.57.46.50.53.52.46.55.54.46.55.54 (integer) 0</w:t>
      </w:r>
    </w:p>
    <w:p w:rsidR="008D3D17" w:rsidRPr="008D3D17" w:rsidRDefault="008D3D17" w:rsidP="008D3D17">
      <w:r w:rsidRPr="008D3D17">
        <w:t>11: snmpTargetParamsSecurityModel.116.114.97.112.104.111.115.116.46.103.108.46.49.54.57.46.50.53.52.46.55.54.46.55.54 (integer) 1</w:t>
      </w:r>
    </w:p>
    <w:p w:rsidR="008D3D17" w:rsidRPr="008D3D17" w:rsidRDefault="008D3D17" w:rsidP="008D3D17">
      <w:r w:rsidRPr="008D3D17">
        <w:t xml:space="preserve">12: snmpTargetParamsSecurityName.116.114.97.112.104.111.115.116.46.103.108.46.49.54.57.46.50.53.52.46.55.54.46.55.54 (octet string) </w:t>
      </w:r>
      <w:proofErr w:type="spellStart"/>
      <w:r w:rsidRPr="008D3D17">
        <w:t>gl</w:t>
      </w:r>
      <w:proofErr w:type="spellEnd"/>
      <w:r w:rsidRPr="008D3D17">
        <w:t xml:space="preserve"> [67.6C (hex)]</w:t>
      </w:r>
    </w:p>
    <w:p w:rsidR="008D3D17" w:rsidRPr="008D3D17" w:rsidRDefault="008D3D17" w:rsidP="008D3D17">
      <w:r w:rsidRPr="008D3D17">
        <w:t xml:space="preserve">13: snmpTargetParamsSecurityLevel.116.114.97.112.104.111.115.116.46.103.108.46.49.54.57.46.50.53.52.46.55.54.46.55.54 (integer) </w:t>
      </w:r>
      <w:proofErr w:type="spellStart"/>
      <w:proofErr w:type="gramStart"/>
      <w:r w:rsidRPr="008D3D17">
        <w:t>noAuthNoPriv</w:t>
      </w:r>
      <w:proofErr w:type="spellEnd"/>
      <w:r w:rsidRPr="008D3D17">
        <w:t>(</w:t>
      </w:r>
      <w:proofErr w:type="gramEnd"/>
      <w:r w:rsidRPr="008D3D17">
        <w:t>1)</w:t>
      </w:r>
    </w:p>
    <w:p w:rsidR="008D3D17" w:rsidRPr="008D3D17" w:rsidRDefault="008D3D17" w:rsidP="008D3D17">
      <w:r w:rsidRPr="008D3D17">
        <w:t xml:space="preserve">14: snmpTargetParamsStorageType.116.114.97.112.104.111.115.116.46.103.108.46.49.54.57.46.50.53.52.46.55.54.46.55.54 (integer) </w:t>
      </w:r>
      <w:proofErr w:type="spellStart"/>
      <w:proofErr w:type="gramStart"/>
      <w:r w:rsidRPr="008D3D17">
        <w:t>nonVolatile</w:t>
      </w:r>
      <w:proofErr w:type="spellEnd"/>
      <w:r w:rsidRPr="008D3D17">
        <w:t>(</w:t>
      </w:r>
      <w:proofErr w:type="gramEnd"/>
      <w:r w:rsidRPr="008D3D17">
        <w:t>3)</w:t>
      </w:r>
    </w:p>
    <w:p w:rsidR="008D3D17" w:rsidRPr="008D3D17" w:rsidRDefault="008D3D17" w:rsidP="008D3D17">
      <w:r w:rsidRPr="008D3D17">
        <w:lastRenderedPageBreak/>
        <w:t xml:space="preserve">15: snmpTargetParamsRowStatus.116.114.97.112.104.111.115.116.46.103.108.46.49.54.57.46.50.53.52.46.55.54.46.55.54 (integer) </w:t>
      </w:r>
      <w:proofErr w:type="gramStart"/>
      <w:r w:rsidRPr="008D3D17">
        <w:t>active(</w:t>
      </w:r>
      <w:proofErr w:type="gramEnd"/>
      <w:r w:rsidRPr="008D3D17">
        <w:t>1)</w:t>
      </w:r>
    </w:p>
    <w:p w:rsidR="008D3D17" w:rsidRPr="008D3D17" w:rsidRDefault="008D3D17" w:rsidP="008D3D17">
      <w:r w:rsidRPr="008D3D17">
        <w:t>16: snmpUnavailableContexts.0 (counter) 0</w:t>
      </w:r>
    </w:p>
    <w:p w:rsidR="008D3D17" w:rsidRPr="008D3D17" w:rsidRDefault="008D3D17" w:rsidP="008D3D17">
      <w:r w:rsidRPr="008D3D17">
        <w:t>17: snmpUnknownContexts.0 (counter) 0</w:t>
      </w:r>
    </w:p>
    <w:p w:rsidR="008D3D17" w:rsidRPr="008D3D17" w:rsidRDefault="008D3D17" w:rsidP="008D3D17">
      <w:r w:rsidRPr="008D3D17">
        <w:t>***** SNMP QUERY FINISHED *****</w:t>
      </w:r>
    </w:p>
    <w:p w:rsidR="008D3D17" w:rsidRPr="008D3D17" w:rsidRDefault="008D3D17" w:rsidP="008D3D17"/>
    <w:p w:rsidR="008D3D17" w:rsidRPr="008D3D17" w:rsidRDefault="008D3D17" w:rsidP="008D3D17">
      <w:r w:rsidRPr="008D3D17">
        <w:t>Above is a retrieve for SNMP TARGET entry.</w:t>
      </w:r>
    </w:p>
    <w:p w:rsidR="008D3D17" w:rsidRPr="008D3D17" w:rsidRDefault="008D3D17" w:rsidP="008D3D17">
      <w:r w:rsidRPr="008D3D17">
        <w:t>Here the index of this entry is 116.114.97.112.104.111.115.116.46.103.108.46.49.54.57.46.50.53.52.46.55.54.46.55.54, which is the hex code of string "traphost.gl.169.254.76.76"</w:t>
      </w:r>
    </w:p>
    <w:p w:rsidR="008D3D17" w:rsidRPr="008D3D17" w:rsidRDefault="008D3D17" w:rsidP="008D3D17">
      <w:r w:rsidRPr="008D3D17">
        <w:t>The first part, 116.114.97.112.104.111.115.116.46, is hex code of "</w:t>
      </w:r>
      <w:proofErr w:type="spellStart"/>
      <w:r w:rsidRPr="008D3D17">
        <w:t>traphost</w:t>
      </w:r>
      <w:proofErr w:type="spellEnd"/>
      <w:r w:rsidRPr="008D3D17">
        <w:t>." string.</w:t>
      </w:r>
    </w:p>
    <w:p w:rsidR="008D3D17" w:rsidRPr="008D3D17" w:rsidRDefault="008D3D17" w:rsidP="008D3D17">
      <w:r w:rsidRPr="008D3D17">
        <w:t xml:space="preserve">The second part, 103.108.46, is </w:t>
      </w:r>
      <w:proofErr w:type="spellStart"/>
      <w:proofErr w:type="gramStart"/>
      <w:r w:rsidRPr="008D3D17">
        <w:t>ascii</w:t>
      </w:r>
      <w:proofErr w:type="spellEnd"/>
      <w:proofErr w:type="gramEnd"/>
      <w:r w:rsidRPr="008D3D17">
        <w:t xml:space="preserve"> code of "gl.".</w:t>
      </w:r>
    </w:p>
    <w:p w:rsidR="008D3D17" w:rsidRPr="008D3D17" w:rsidRDefault="008D3D17" w:rsidP="008D3D17">
      <w:r w:rsidRPr="008D3D17">
        <w:t>The last part, 46.49.54.57.46.50.53.52.46.55.54.46.55.54, is hex code of "169.254.76.76".</w:t>
      </w:r>
    </w:p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06" w:rsidRDefault="00B00906">
      <w:r>
        <w:separator/>
      </w:r>
    </w:p>
  </w:endnote>
  <w:endnote w:type="continuationSeparator" w:id="0">
    <w:p w:rsidR="00B00906" w:rsidRDefault="00B00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176F9">
      <w:fldChar w:fldCharType="begin"/>
    </w:r>
    <w:r>
      <w:instrText>PAGE</w:instrText>
    </w:r>
    <w:r w:rsidR="00B176F9">
      <w:fldChar w:fldCharType="separate"/>
    </w:r>
    <w:r w:rsidR="008D3D17">
      <w:rPr>
        <w:noProof/>
      </w:rPr>
      <w:t>1</w:t>
    </w:r>
    <w:r w:rsidR="00B176F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D3D17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06" w:rsidRDefault="00B00906">
      <w:r>
        <w:separator/>
      </w:r>
    </w:p>
  </w:footnote>
  <w:footnote w:type="continuationSeparator" w:id="0">
    <w:p w:rsidR="00B00906" w:rsidRDefault="00B00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D3D17" w:rsidRPr="008D3D17">
      <w:t xml:space="preserve"> SNMP-TARGET-MIB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1C61BE8"/>
    <w:multiLevelType w:val="hybridMultilevel"/>
    <w:tmpl w:val="68CCECAE"/>
    <w:lvl w:ilvl="0" w:tplc="DDF833B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3D17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90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176F9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D3D1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D3D1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D3D1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D3D1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D3D1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D3D17"/>
    <w:rPr>
      <w:rFonts w:ascii="Arial" w:eastAsiaTheme="minorEastAsia" w:hAnsi="Arial" w:cstheme="minorBidi"/>
      <w:kern w:val="2"/>
      <w:sz w:val="21"/>
      <w:szCs w:val="22"/>
    </w:rPr>
  </w:style>
  <w:style w:type="paragraph" w:styleId="21">
    <w:name w:val="List 2"/>
    <w:basedOn w:val="a"/>
    <w:rsid w:val="008D3D17"/>
    <w:pPr>
      <w:widowControl w:val="0"/>
      <w:spacing w:before="0"/>
      <w:ind w:leftChars="200" w:left="100" w:hangingChars="200" w:hanging="200"/>
    </w:pPr>
    <w:rPr>
      <w:rFonts w:asciiTheme="minorHAnsi" w:eastAsiaTheme="minorEastAsia" w:hAnsiTheme="minorHAnsi" w:cstheme="minorBidi"/>
      <w:sz w:val="21"/>
      <w:szCs w:val="22"/>
    </w:rPr>
  </w:style>
  <w:style w:type="paragraph" w:styleId="af2">
    <w:name w:val="Body Text Indent"/>
    <w:basedOn w:val="a"/>
    <w:link w:val="Char2"/>
    <w:rsid w:val="008D3D17"/>
    <w:pPr>
      <w:widowControl w:val="0"/>
      <w:spacing w:before="0" w:after="120"/>
      <w:ind w:leftChars="200" w:left="42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Char2">
    <w:name w:val="正文文本缩进 Char"/>
    <w:basedOn w:val="a0"/>
    <w:link w:val="af2"/>
    <w:rsid w:val="008D3D17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D3D1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67A9-CCCC-48B9-B5B1-7493AEAE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93</TotalTime>
  <Pages>5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2014-09-24T03:07:00Z</dcterms:modified>
</cp:coreProperties>
</file>